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4680"/>
      </w:tblGrid>
      <w:tr w:rsidR="00EF1044" w:rsidRPr="00EF1044" w:rsidTr="00FC5887">
        <w:tc>
          <w:tcPr>
            <w:tcW w:w="5328" w:type="dxa"/>
          </w:tcPr>
          <w:p w:rsidR="00EF1044" w:rsidRDefault="00EF1044" w:rsidP="00FC5887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</w:tcPr>
          <w:p w:rsidR="00EF1044" w:rsidRPr="00993D1C" w:rsidRDefault="00993D1C" w:rsidP="008220A3">
            <w:r>
              <w:t xml:space="preserve">             </w:t>
            </w:r>
            <w:r w:rsidR="00EF1044" w:rsidRPr="00993D1C">
              <w:t>УТВЕРЖДЕН</w:t>
            </w:r>
          </w:p>
          <w:p w:rsidR="00EF1044" w:rsidRDefault="00993D1C" w:rsidP="00757978">
            <w:pPr>
              <w:rPr>
                <w:sz w:val="28"/>
              </w:rPr>
            </w:pPr>
            <w:r w:rsidRPr="00993D1C">
              <w:t>П</w:t>
            </w:r>
            <w:r w:rsidR="00EF1044" w:rsidRPr="00993D1C">
              <w:t>риказом</w:t>
            </w:r>
            <w:r w:rsidRPr="00993D1C">
              <w:t xml:space="preserve"> ИФНС России №36</w:t>
            </w:r>
            <w:r w:rsidR="00BE69D9">
              <w:br/>
              <w:t xml:space="preserve">по </w:t>
            </w:r>
            <w:r w:rsidR="00EF1044" w:rsidRPr="00993D1C">
              <w:t>г. Москве</w:t>
            </w:r>
            <w:r w:rsidRPr="00993D1C">
              <w:t xml:space="preserve"> от </w:t>
            </w:r>
            <w:r w:rsidR="0013381C">
              <w:t>30.05.2022</w:t>
            </w:r>
            <w:r w:rsidRPr="00993D1C">
              <w:t xml:space="preserve"> №</w:t>
            </w:r>
            <w:r w:rsidR="00757978">
              <w:t xml:space="preserve"> 74</w:t>
            </w:r>
          </w:p>
        </w:tc>
      </w:tr>
    </w:tbl>
    <w:p w:rsidR="00EF1044" w:rsidRPr="008220A3" w:rsidRDefault="00EF1044" w:rsidP="00993D1C">
      <w:pPr>
        <w:spacing w:line="360" w:lineRule="auto"/>
        <w:rPr>
          <w:sz w:val="22"/>
          <w:szCs w:val="28"/>
        </w:rPr>
      </w:pPr>
    </w:p>
    <w:p w:rsidR="00EF1044" w:rsidRDefault="00EF1044" w:rsidP="00993D1C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EF1044" w:rsidRPr="002A0DBF" w:rsidRDefault="00EF1044" w:rsidP="00993D1C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конкурсной комиссии</w:t>
      </w:r>
    </w:p>
    <w:p w:rsidR="00EF1044" w:rsidRDefault="00EF1044" w:rsidP="00993D1C">
      <w:pPr>
        <w:jc w:val="center"/>
        <w:rPr>
          <w:sz w:val="28"/>
          <w:szCs w:val="28"/>
        </w:rPr>
      </w:pPr>
      <w:r>
        <w:rPr>
          <w:sz w:val="28"/>
          <w:szCs w:val="28"/>
        </w:rPr>
        <w:t>Инспекции Федеральной налоговой службы № 36 по г. Москве</w:t>
      </w:r>
    </w:p>
    <w:p w:rsidR="00EF1044" w:rsidRPr="002A0DBF" w:rsidRDefault="00EF1044" w:rsidP="00993D1C">
      <w:pPr>
        <w:ind w:firstLine="709"/>
        <w:jc w:val="both"/>
        <w:rPr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19"/>
        <w:gridCol w:w="280"/>
        <w:gridCol w:w="6807"/>
      </w:tblGrid>
      <w:tr w:rsidR="00EF1044" w:rsidRPr="008220A3" w:rsidTr="0013381C">
        <w:tc>
          <w:tcPr>
            <w:tcW w:w="3119" w:type="dxa"/>
            <w:vAlign w:val="bottom"/>
          </w:tcPr>
          <w:p w:rsidR="00EF1044" w:rsidRPr="008220A3" w:rsidRDefault="00EF1044" w:rsidP="00993D1C">
            <w:pPr>
              <w:jc w:val="both"/>
              <w:rPr>
                <w:sz w:val="26"/>
                <w:szCs w:val="26"/>
              </w:rPr>
            </w:pPr>
            <w:r w:rsidRPr="008220A3">
              <w:rPr>
                <w:sz w:val="26"/>
                <w:szCs w:val="26"/>
              </w:rPr>
              <w:t>Председатель комиссии</w:t>
            </w:r>
          </w:p>
          <w:p w:rsidR="00993D1C" w:rsidRPr="008220A3" w:rsidRDefault="00993D1C" w:rsidP="00993D1C">
            <w:pPr>
              <w:jc w:val="both"/>
              <w:rPr>
                <w:sz w:val="26"/>
                <w:szCs w:val="26"/>
              </w:rPr>
            </w:pPr>
          </w:p>
          <w:p w:rsidR="00EF1044" w:rsidRDefault="00EF1044" w:rsidP="00993D1C">
            <w:pPr>
              <w:jc w:val="both"/>
              <w:rPr>
                <w:sz w:val="26"/>
                <w:szCs w:val="26"/>
              </w:rPr>
            </w:pPr>
            <w:r w:rsidRPr="008220A3">
              <w:rPr>
                <w:sz w:val="26"/>
                <w:szCs w:val="26"/>
              </w:rPr>
              <w:t>М. Н. Донских</w:t>
            </w:r>
          </w:p>
          <w:p w:rsidR="0013381C" w:rsidRPr="008220A3" w:rsidRDefault="0013381C" w:rsidP="00993D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:rsidR="00EF1044" w:rsidRDefault="0013381C" w:rsidP="00993D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13381C" w:rsidRPr="008220A3" w:rsidRDefault="0013381C" w:rsidP="00993D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07" w:type="dxa"/>
            <w:vAlign w:val="bottom"/>
          </w:tcPr>
          <w:p w:rsidR="00EF1044" w:rsidRPr="008220A3" w:rsidRDefault="00EF1044" w:rsidP="0013381C">
            <w:pPr>
              <w:jc w:val="both"/>
              <w:rPr>
                <w:sz w:val="26"/>
                <w:szCs w:val="26"/>
              </w:rPr>
            </w:pPr>
          </w:p>
          <w:p w:rsidR="0013381C" w:rsidRDefault="0013381C" w:rsidP="0013381C">
            <w:pPr>
              <w:jc w:val="both"/>
              <w:rPr>
                <w:sz w:val="26"/>
                <w:szCs w:val="26"/>
              </w:rPr>
            </w:pPr>
          </w:p>
          <w:p w:rsidR="00EF1044" w:rsidRPr="0013381C" w:rsidRDefault="0013381C" w:rsidP="0013381C">
            <w:pPr>
              <w:jc w:val="both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 начальник </w:t>
            </w:r>
            <w:r>
              <w:rPr>
                <w:sz w:val="28"/>
                <w:szCs w:val="28"/>
              </w:rPr>
              <w:t>Инспекции Федеральной налоговой службы № 36 по г. Москве</w:t>
            </w:r>
            <w:r w:rsidR="008220A3">
              <w:rPr>
                <w:sz w:val="26"/>
                <w:szCs w:val="26"/>
              </w:rPr>
              <w:t>;</w:t>
            </w:r>
          </w:p>
        </w:tc>
      </w:tr>
      <w:tr w:rsidR="00EF1044" w:rsidRPr="008220A3" w:rsidTr="0013381C">
        <w:tc>
          <w:tcPr>
            <w:tcW w:w="3119" w:type="dxa"/>
            <w:vAlign w:val="bottom"/>
          </w:tcPr>
          <w:p w:rsidR="00993D1C" w:rsidRPr="008220A3" w:rsidRDefault="00993D1C" w:rsidP="00993D1C">
            <w:pPr>
              <w:jc w:val="both"/>
              <w:rPr>
                <w:sz w:val="26"/>
                <w:szCs w:val="26"/>
              </w:rPr>
            </w:pPr>
          </w:p>
          <w:p w:rsidR="00EF1044" w:rsidRPr="008220A3" w:rsidRDefault="00EF1044" w:rsidP="00993D1C">
            <w:pPr>
              <w:jc w:val="both"/>
              <w:rPr>
                <w:sz w:val="26"/>
                <w:szCs w:val="26"/>
              </w:rPr>
            </w:pPr>
            <w:r w:rsidRPr="008220A3">
              <w:rPr>
                <w:sz w:val="26"/>
                <w:szCs w:val="26"/>
              </w:rPr>
              <w:t>Секретарь комиссии</w:t>
            </w:r>
          </w:p>
          <w:p w:rsidR="00993D1C" w:rsidRPr="008220A3" w:rsidRDefault="00993D1C" w:rsidP="00993D1C">
            <w:pPr>
              <w:jc w:val="both"/>
              <w:rPr>
                <w:sz w:val="26"/>
                <w:szCs w:val="26"/>
              </w:rPr>
            </w:pPr>
          </w:p>
          <w:p w:rsidR="00EF1044" w:rsidRPr="008220A3" w:rsidRDefault="00EF1044" w:rsidP="00993D1C">
            <w:pPr>
              <w:jc w:val="both"/>
              <w:rPr>
                <w:sz w:val="26"/>
                <w:szCs w:val="26"/>
              </w:rPr>
            </w:pPr>
            <w:r w:rsidRPr="008220A3">
              <w:rPr>
                <w:sz w:val="26"/>
                <w:szCs w:val="26"/>
              </w:rPr>
              <w:t>Л. А. Четвертнова</w:t>
            </w:r>
          </w:p>
        </w:tc>
        <w:tc>
          <w:tcPr>
            <w:tcW w:w="280" w:type="dxa"/>
            <w:vAlign w:val="bottom"/>
          </w:tcPr>
          <w:p w:rsidR="00EF1044" w:rsidRPr="008220A3" w:rsidRDefault="0013381C" w:rsidP="00993D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6807" w:type="dxa"/>
            <w:vAlign w:val="bottom"/>
          </w:tcPr>
          <w:p w:rsidR="00EF1044" w:rsidRPr="008220A3" w:rsidRDefault="00EF1044" w:rsidP="0013381C">
            <w:pPr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</w:p>
          <w:p w:rsidR="00921404" w:rsidRPr="008220A3" w:rsidRDefault="00921404" w:rsidP="0013381C">
            <w:pPr>
              <w:jc w:val="both"/>
              <w:rPr>
                <w:sz w:val="26"/>
                <w:szCs w:val="26"/>
              </w:rPr>
            </w:pPr>
          </w:p>
          <w:p w:rsidR="00EF1044" w:rsidRPr="008220A3" w:rsidRDefault="00D1532C" w:rsidP="0013381C">
            <w:pPr>
              <w:jc w:val="both"/>
              <w:rPr>
                <w:sz w:val="26"/>
                <w:szCs w:val="26"/>
              </w:rPr>
            </w:pPr>
            <w:r w:rsidRPr="008220A3">
              <w:rPr>
                <w:sz w:val="26"/>
                <w:szCs w:val="26"/>
              </w:rPr>
              <w:t xml:space="preserve">старший </w:t>
            </w:r>
            <w:r w:rsidR="00EF1044" w:rsidRPr="008220A3">
              <w:rPr>
                <w:sz w:val="26"/>
                <w:szCs w:val="26"/>
              </w:rPr>
              <w:t xml:space="preserve">специалист </w:t>
            </w:r>
            <w:r w:rsidRPr="008220A3">
              <w:rPr>
                <w:sz w:val="26"/>
                <w:szCs w:val="26"/>
              </w:rPr>
              <w:t>2</w:t>
            </w:r>
            <w:r w:rsidR="00EF1044" w:rsidRPr="008220A3">
              <w:rPr>
                <w:sz w:val="26"/>
                <w:szCs w:val="26"/>
              </w:rPr>
              <w:t xml:space="preserve"> разряда отдела кадров</w:t>
            </w:r>
            <w:r w:rsidR="008220A3">
              <w:rPr>
                <w:sz w:val="26"/>
                <w:szCs w:val="26"/>
              </w:rPr>
              <w:t>;</w:t>
            </w:r>
          </w:p>
        </w:tc>
      </w:tr>
      <w:tr w:rsidR="00EF1044" w:rsidRPr="008220A3" w:rsidTr="0013381C">
        <w:tc>
          <w:tcPr>
            <w:tcW w:w="3119" w:type="dxa"/>
            <w:vAlign w:val="bottom"/>
          </w:tcPr>
          <w:p w:rsidR="00993D1C" w:rsidRPr="008220A3" w:rsidRDefault="00993D1C" w:rsidP="00993D1C">
            <w:pPr>
              <w:jc w:val="both"/>
              <w:rPr>
                <w:sz w:val="26"/>
                <w:szCs w:val="26"/>
              </w:rPr>
            </w:pPr>
          </w:p>
          <w:p w:rsidR="00EF1044" w:rsidRPr="008220A3" w:rsidRDefault="00EF1044" w:rsidP="00993D1C">
            <w:pPr>
              <w:jc w:val="both"/>
              <w:rPr>
                <w:sz w:val="26"/>
                <w:szCs w:val="26"/>
              </w:rPr>
            </w:pPr>
            <w:r w:rsidRPr="008220A3">
              <w:rPr>
                <w:sz w:val="26"/>
                <w:szCs w:val="26"/>
              </w:rPr>
              <w:t>Члены комиссии:</w:t>
            </w:r>
          </w:p>
          <w:p w:rsidR="00993D1C" w:rsidRPr="008220A3" w:rsidRDefault="00993D1C" w:rsidP="00993D1C">
            <w:pPr>
              <w:jc w:val="both"/>
              <w:rPr>
                <w:sz w:val="26"/>
                <w:szCs w:val="26"/>
              </w:rPr>
            </w:pPr>
          </w:p>
          <w:p w:rsidR="00EF1044" w:rsidRPr="008220A3" w:rsidRDefault="00D1532C" w:rsidP="00D1532C">
            <w:pPr>
              <w:jc w:val="both"/>
              <w:rPr>
                <w:sz w:val="26"/>
                <w:szCs w:val="26"/>
              </w:rPr>
            </w:pPr>
            <w:r w:rsidRPr="008220A3">
              <w:rPr>
                <w:sz w:val="26"/>
                <w:szCs w:val="26"/>
              </w:rPr>
              <w:t>Н.А. Селезнева</w:t>
            </w:r>
          </w:p>
        </w:tc>
        <w:tc>
          <w:tcPr>
            <w:tcW w:w="280" w:type="dxa"/>
            <w:vAlign w:val="bottom"/>
          </w:tcPr>
          <w:p w:rsidR="00EF1044" w:rsidRPr="008220A3" w:rsidRDefault="0013381C" w:rsidP="00993D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6807" w:type="dxa"/>
            <w:vAlign w:val="bottom"/>
          </w:tcPr>
          <w:p w:rsidR="00EF1044" w:rsidRPr="008220A3" w:rsidRDefault="00EF1044" w:rsidP="0013381C">
            <w:pPr>
              <w:jc w:val="both"/>
              <w:rPr>
                <w:sz w:val="26"/>
                <w:szCs w:val="26"/>
              </w:rPr>
            </w:pPr>
          </w:p>
          <w:p w:rsidR="00EF1044" w:rsidRPr="008220A3" w:rsidRDefault="008220A3" w:rsidP="001338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D1532C" w:rsidRPr="008220A3">
              <w:rPr>
                <w:sz w:val="26"/>
                <w:szCs w:val="26"/>
              </w:rPr>
              <w:t xml:space="preserve">и.о. </w:t>
            </w:r>
            <w:r w:rsidR="00EF1044" w:rsidRPr="008220A3">
              <w:rPr>
                <w:sz w:val="26"/>
                <w:szCs w:val="26"/>
              </w:rPr>
              <w:t>начальник</w:t>
            </w:r>
            <w:r w:rsidR="00D1532C" w:rsidRPr="008220A3">
              <w:rPr>
                <w:sz w:val="26"/>
                <w:szCs w:val="26"/>
              </w:rPr>
              <w:t>а</w:t>
            </w:r>
            <w:r w:rsidR="00EF1044" w:rsidRPr="008220A3">
              <w:rPr>
                <w:sz w:val="26"/>
                <w:szCs w:val="26"/>
              </w:rPr>
              <w:t xml:space="preserve"> отдела кадров</w:t>
            </w:r>
            <w:r w:rsidR="0013381C">
              <w:rPr>
                <w:sz w:val="26"/>
                <w:szCs w:val="26"/>
              </w:rPr>
              <w:t>;</w:t>
            </w:r>
          </w:p>
        </w:tc>
      </w:tr>
      <w:tr w:rsidR="00EF1044" w:rsidRPr="008220A3" w:rsidTr="0013381C">
        <w:tc>
          <w:tcPr>
            <w:tcW w:w="3119" w:type="dxa"/>
            <w:vAlign w:val="bottom"/>
          </w:tcPr>
          <w:p w:rsidR="00EF1044" w:rsidRPr="008220A3" w:rsidRDefault="00EF1044" w:rsidP="00993D1C">
            <w:pPr>
              <w:jc w:val="both"/>
              <w:rPr>
                <w:sz w:val="26"/>
                <w:szCs w:val="26"/>
              </w:rPr>
            </w:pPr>
          </w:p>
          <w:p w:rsidR="00EF1044" w:rsidRDefault="00EF1044" w:rsidP="00993D1C">
            <w:pPr>
              <w:jc w:val="both"/>
              <w:rPr>
                <w:sz w:val="26"/>
                <w:szCs w:val="26"/>
              </w:rPr>
            </w:pPr>
            <w:r w:rsidRPr="008220A3">
              <w:rPr>
                <w:sz w:val="26"/>
                <w:szCs w:val="26"/>
              </w:rPr>
              <w:t>Е. Н. Бризгунова</w:t>
            </w:r>
          </w:p>
          <w:p w:rsidR="0013381C" w:rsidRPr="008220A3" w:rsidRDefault="0013381C" w:rsidP="00993D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:rsidR="00EF1044" w:rsidRDefault="0013381C" w:rsidP="00993D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13381C" w:rsidRPr="008220A3" w:rsidRDefault="0013381C" w:rsidP="00993D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07" w:type="dxa"/>
            <w:vAlign w:val="bottom"/>
          </w:tcPr>
          <w:p w:rsidR="00EF1044" w:rsidRPr="008220A3" w:rsidRDefault="00EF1044" w:rsidP="0013381C">
            <w:pPr>
              <w:jc w:val="both"/>
              <w:rPr>
                <w:sz w:val="26"/>
                <w:szCs w:val="26"/>
              </w:rPr>
            </w:pPr>
          </w:p>
          <w:p w:rsidR="00EF1044" w:rsidRPr="0013381C" w:rsidRDefault="008220A3" w:rsidP="0013381C">
            <w:pPr>
              <w:jc w:val="both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заместитель начальника </w:t>
            </w:r>
            <w:r w:rsidR="0013381C">
              <w:rPr>
                <w:sz w:val="28"/>
                <w:szCs w:val="28"/>
              </w:rPr>
              <w:t>Инспекции Федеральной налоговой службы № 36 по г. Москве</w:t>
            </w:r>
            <w:r>
              <w:rPr>
                <w:sz w:val="26"/>
                <w:szCs w:val="26"/>
              </w:rPr>
              <w:t>;</w:t>
            </w:r>
          </w:p>
        </w:tc>
      </w:tr>
      <w:tr w:rsidR="00EF1044" w:rsidRPr="008220A3" w:rsidTr="0013381C">
        <w:tc>
          <w:tcPr>
            <w:tcW w:w="3119" w:type="dxa"/>
            <w:vAlign w:val="bottom"/>
          </w:tcPr>
          <w:p w:rsidR="00EF1044" w:rsidRPr="008220A3" w:rsidRDefault="00EF1044" w:rsidP="00993D1C">
            <w:pPr>
              <w:jc w:val="both"/>
              <w:rPr>
                <w:sz w:val="26"/>
                <w:szCs w:val="26"/>
              </w:rPr>
            </w:pPr>
          </w:p>
          <w:p w:rsidR="00EF1044" w:rsidRDefault="00EF1044" w:rsidP="00993D1C">
            <w:pPr>
              <w:jc w:val="both"/>
              <w:rPr>
                <w:sz w:val="26"/>
                <w:szCs w:val="26"/>
              </w:rPr>
            </w:pPr>
            <w:r w:rsidRPr="008220A3">
              <w:rPr>
                <w:sz w:val="26"/>
                <w:szCs w:val="26"/>
              </w:rPr>
              <w:t>Е. В. Панимасов</w:t>
            </w:r>
          </w:p>
          <w:p w:rsidR="0013381C" w:rsidRPr="008220A3" w:rsidRDefault="0013381C" w:rsidP="00993D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:rsidR="00EF1044" w:rsidRDefault="0013381C" w:rsidP="00993D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13381C" w:rsidRPr="008220A3" w:rsidRDefault="0013381C" w:rsidP="00993D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07" w:type="dxa"/>
            <w:vAlign w:val="bottom"/>
          </w:tcPr>
          <w:p w:rsidR="00EF1044" w:rsidRPr="008220A3" w:rsidRDefault="00EF1044" w:rsidP="0013381C">
            <w:pPr>
              <w:jc w:val="both"/>
              <w:rPr>
                <w:sz w:val="26"/>
                <w:szCs w:val="26"/>
              </w:rPr>
            </w:pPr>
          </w:p>
          <w:p w:rsidR="00EF1044" w:rsidRPr="0013381C" w:rsidRDefault="008220A3" w:rsidP="0013381C">
            <w:pPr>
              <w:jc w:val="both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заместитель начальника </w:t>
            </w:r>
            <w:r w:rsidR="0013381C">
              <w:rPr>
                <w:sz w:val="28"/>
                <w:szCs w:val="28"/>
              </w:rPr>
              <w:t>Инспекции Федеральной налоговой службы № 36 по г. Москве;</w:t>
            </w:r>
          </w:p>
        </w:tc>
      </w:tr>
      <w:tr w:rsidR="00EF1044" w:rsidRPr="008220A3" w:rsidTr="0013381C">
        <w:tc>
          <w:tcPr>
            <w:tcW w:w="3119" w:type="dxa"/>
            <w:vAlign w:val="bottom"/>
          </w:tcPr>
          <w:p w:rsidR="00EF1044" w:rsidRPr="008220A3" w:rsidRDefault="00EF1044" w:rsidP="00993D1C">
            <w:pPr>
              <w:jc w:val="both"/>
              <w:rPr>
                <w:sz w:val="26"/>
                <w:szCs w:val="26"/>
              </w:rPr>
            </w:pPr>
          </w:p>
          <w:p w:rsidR="00EF1044" w:rsidRDefault="0013381C" w:rsidP="00993D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В.В. Шваюк</w:t>
            </w:r>
          </w:p>
          <w:p w:rsidR="0013381C" w:rsidRPr="008220A3" w:rsidRDefault="0013381C" w:rsidP="00993D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:rsidR="00EF1044" w:rsidRDefault="0013381C" w:rsidP="00993D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13381C" w:rsidRPr="008220A3" w:rsidRDefault="0013381C" w:rsidP="00993D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07" w:type="dxa"/>
            <w:vAlign w:val="bottom"/>
          </w:tcPr>
          <w:p w:rsidR="00EF1044" w:rsidRPr="008220A3" w:rsidRDefault="00EF1044" w:rsidP="0013381C">
            <w:pPr>
              <w:jc w:val="both"/>
              <w:rPr>
                <w:sz w:val="26"/>
                <w:szCs w:val="26"/>
              </w:rPr>
            </w:pPr>
          </w:p>
          <w:p w:rsidR="00EF1044" w:rsidRPr="008220A3" w:rsidRDefault="0013381C" w:rsidP="001338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начальника </w:t>
            </w:r>
            <w:r>
              <w:rPr>
                <w:sz w:val="28"/>
                <w:szCs w:val="28"/>
              </w:rPr>
              <w:t>Инспекции Федеральной налоговой службы № 36 по г. Москве;</w:t>
            </w:r>
          </w:p>
        </w:tc>
      </w:tr>
      <w:tr w:rsidR="008220A3" w:rsidRPr="008220A3" w:rsidTr="0013381C">
        <w:tc>
          <w:tcPr>
            <w:tcW w:w="3119" w:type="dxa"/>
            <w:vAlign w:val="bottom"/>
          </w:tcPr>
          <w:p w:rsidR="008220A3" w:rsidRPr="008220A3" w:rsidRDefault="008220A3" w:rsidP="008220A3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:rsidR="008220A3" w:rsidRPr="008220A3" w:rsidRDefault="008220A3" w:rsidP="00993D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07" w:type="dxa"/>
            <w:vAlign w:val="bottom"/>
          </w:tcPr>
          <w:p w:rsidR="008220A3" w:rsidRPr="008220A3" w:rsidRDefault="008220A3" w:rsidP="0013381C">
            <w:pPr>
              <w:jc w:val="both"/>
              <w:rPr>
                <w:sz w:val="26"/>
                <w:szCs w:val="26"/>
              </w:rPr>
            </w:pPr>
          </w:p>
        </w:tc>
      </w:tr>
      <w:tr w:rsidR="008220A3" w:rsidRPr="008220A3" w:rsidTr="0013381C">
        <w:tc>
          <w:tcPr>
            <w:tcW w:w="3119" w:type="dxa"/>
            <w:vAlign w:val="bottom"/>
          </w:tcPr>
          <w:p w:rsidR="008220A3" w:rsidRPr="008220A3" w:rsidRDefault="008220A3" w:rsidP="008220A3">
            <w:pPr>
              <w:pStyle w:val="Default"/>
              <w:rPr>
                <w:sz w:val="26"/>
                <w:szCs w:val="26"/>
              </w:rPr>
            </w:pPr>
            <w:r w:rsidRPr="008220A3">
              <w:rPr>
                <w:sz w:val="26"/>
                <w:szCs w:val="26"/>
              </w:rPr>
              <w:t>С.Б. Филимонова</w:t>
            </w:r>
          </w:p>
          <w:p w:rsidR="008220A3" w:rsidRPr="008220A3" w:rsidRDefault="008220A3" w:rsidP="008220A3">
            <w:pPr>
              <w:pStyle w:val="Default"/>
              <w:rPr>
                <w:sz w:val="26"/>
                <w:szCs w:val="26"/>
              </w:rPr>
            </w:pPr>
          </w:p>
          <w:p w:rsidR="008220A3" w:rsidRPr="008220A3" w:rsidRDefault="008220A3" w:rsidP="008220A3">
            <w:pPr>
              <w:pStyle w:val="Default"/>
              <w:rPr>
                <w:sz w:val="26"/>
                <w:szCs w:val="26"/>
              </w:rPr>
            </w:pPr>
          </w:p>
          <w:p w:rsidR="008220A3" w:rsidRPr="008220A3" w:rsidRDefault="008220A3" w:rsidP="008220A3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:rsidR="008220A3" w:rsidRDefault="0013381C" w:rsidP="00993D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13381C" w:rsidRDefault="0013381C" w:rsidP="00993D1C">
            <w:pPr>
              <w:jc w:val="both"/>
              <w:rPr>
                <w:sz w:val="26"/>
                <w:szCs w:val="26"/>
              </w:rPr>
            </w:pPr>
          </w:p>
          <w:p w:rsidR="0013381C" w:rsidRDefault="0013381C" w:rsidP="00993D1C">
            <w:pPr>
              <w:jc w:val="both"/>
              <w:rPr>
                <w:sz w:val="26"/>
                <w:szCs w:val="26"/>
              </w:rPr>
            </w:pPr>
          </w:p>
          <w:p w:rsidR="0013381C" w:rsidRPr="008220A3" w:rsidRDefault="0013381C" w:rsidP="00993D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07" w:type="dxa"/>
            <w:vAlign w:val="bottom"/>
          </w:tcPr>
          <w:p w:rsidR="008220A3" w:rsidRPr="008220A3" w:rsidRDefault="008220A3" w:rsidP="001338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8220A3">
              <w:rPr>
                <w:sz w:val="26"/>
                <w:szCs w:val="26"/>
              </w:rPr>
              <w:t>преподаватель высшей категории ФГБУ г. Москвы «Финансовый университет при Правительстве Российской Федерации»</w:t>
            </w:r>
            <w:r>
              <w:rPr>
                <w:sz w:val="26"/>
                <w:szCs w:val="26"/>
              </w:rPr>
              <w:t>;</w:t>
            </w:r>
          </w:p>
          <w:p w:rsidR="008220A3" w:rsidRPr="008220A3" w:rsidRDefault="008220A3" w:rsidP="0013381C">
            <w:pPr>
              <w:jc w:val="both"/>
              <w:rPr>
                <w:sz w:val="26"/>
                <w:szCs w:val="26"/>
              </w:rPr>
            </w:pPr>
          </w:p>
        </w:tc>
      </w:tr>
      <w:tr w:rsidR="008220A3" w:rsidRPr="008220A3" w:rsidTr="0013381C">
        <w:trPr>
          <w:trHeight w:val="1546"/>
        </w:trPr>
        <w:tc>
          <w:tcPr>
            <w:tcW w:w="3119" w:type="dxa"/>
            <w:vAlign w:val="bottom"/>
          </w:tcPr>
          <w:p w:rsidR="008220A3" w:rsidRDefault="008220A3" w:rsidP="008220A3">
            <w:pPr>
              <w:pStyle w:val="Default"/>
              <w:rPr>
                <w:sz w:val="26"/>
                <w:szCs w:val="26"/>
              </w:rPr>
            </w:pPr>
            <w:r w:rsidRPr="008220A3">
              <w:rPr>
                <w:sz w:val="26"/>
                <w:szCs w:val="26"/>
              </w:rPr>
              <w:t>А.Ю. Федонникова</w:t>
            </w:r>
          </w:p>
          <w:p w:rsidR="008220A3" w:rsidRPr="008220A3" w:rsidRDefault="008220A3" w:rsidP="008220A3">
            <w:pPr>
              <w:pStyle w:val="Default"/>
              <w:rPr>
                <w:sz w:val="26"/>
                <w:szCs w:val="26"/>
              </w:rPr>
            </w:pPr>
          </w:p>
          <w:p w:rsidR="008220A3" w:rsidRPr="008220A3" w:rsidRDefault="008220A3" w:rsidP="008220A3">
            <w:pPr>
              <w:pStyle w:val="Default"/>
              <w:rPr>
                <w:sz w:val="26"/>
                <w:szCs w:val="26"/>
              </w:rPr>
            </w:pPr>
          </w:p>
          <w:p w:rsidR="008220A3" w:rsidRPr="008220A3" w:rsidRDefault="008220A3" w:rsidP="008220A3">
            <w:pPr>
              <w:pStyle w:val="Default"/>
              <w:rPr>
                <w:sz w:val="26"/>
                <w:szCs w:val="26"/>
              </w:rPr>
            </w:pPr>
          </w:p>
          <w:p w:rsidR="008220A3" w:rsidRPr="008220A3" w:rsidRDefault="008220A3" w:rsidP="008220A3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:rsidR="008220A3" w:rsidRDefault="0013381C" w:rsidP="00993D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13381C" w:rsidRDefault="0013381C" w:rsidP="00993D1C">
            <w:pPr>
              <w:jc w:val="both"/>
              <w:rPr>
                <w:sz w:val="26"/>
                <w:szCs w:val="26"/>
              </w:rPr>
            </w:pPr>
          </w:p>
          <w:p w:rsidR="0013381C" w:rsidRDefault="0013381C" w:rsidP="00993D1C">
            <w:pPr>
              <w:jc w:val="both"/>
              <w:rPr>
                <w:sz w:val="26"/>
                <w:szCs w:val="26"/>
              </w:rPr>
            </w:pPr>
          </w:p>
          <w:p w:rsidR="0013381C" w:rsidRDefault="0013381C" w:rsidP="00993D1C">
            <w:pPr>
              <w:jc w:val="both"/>
              <w:rPr>
                <w:sz w:val="26"/>
                <w:szCs w:val="26"/>
              </w:rPr>
            </w:pPr>
          </w:p>
          <w:p w:rsidR="0013381C" w:rsidRPr="008220A3" w:rsidRDefault="0013381C" w:rsidP="00993D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07" w:type="dxa"/>
            <w:vAlign w:val="bottom"/>
          </w:tcPr>
          <w:p w:rsidR="008220A3" w:rsidRDefault="008220A3" w:rsidP="0013381C">
            <w:pPr>
              <w:pStyle w:val="ConsPlusNormal"/>
              <w:ind w:firstLine="0"/>
              <w:jc w:val="both"/>
              <w:rPr>
                <w:sz w:val="26"/>
                <w:szCs w:val="26"/>
              </w:rPr>
            </w:pPr>
            <w:r w:rsidRPr="008220A3">
              <w:rPr>
                <w:rFonts w:ascii="Times New Roman" w:hAnsi="Times New Roman" w:cs="Times New Roman"/>
                <w:sz w:val="26"/>
                <w:szCs w:val="26"/>
              </w:rPr>
              <w:t>начальник отдела Управления правового обеспечения ГАОУ высшего образования г. Москвы «Московский городской педагогический университет»</w:t>
            </w:r>
            <w:r>
              <w:rPr>
                <w:sz w:val="26"/>
                <w:szCs w:val="26"/>
              </w:rPr>
              <w:t>;</w:t>
            </w:r>
          </w:p>
          <w:p w:rsidR="0013381C" w:rsidRDefault="0013381C" w:rsidP="0013381C">
            <w:pPr>
              <w:pStyle w:val="ConsPlusNormal"/>
              <w:ind w:firstLine="0"/>
              <w:jc w:val="both"/>
              <w:rPr>
                <w:sz w:val="26"/>
                <w:szCs w:val="26"/>
              </w:rPr>
            </w:pPr>
          </w:p>
          <w:p w:rsidR="008220A3" w:rsidRPr="008220A3" w:rsidRDefault="008220A3" w:rsidP="0013381C">
            <w:pPr>
              <w:jc w:val="both"/>
              <w:rPr>
                <w:sz w:val="26"/>
                <w:szCs w:val="26"/>
              </w:rPr>
            </w:pPr>
          </w:p>
        </w:tc>
      </w:tr>
      <w:tr w:rsidR="008220A3" w:rsidRPr="008220A3" w:rsidTr="0013381C">
        <w:trPr>
          <w:trHeight w:val="380"/>
        </w:trPr>
        <w:tc>
          <w:tcPr>
            <w:tcW w:w="3119" w:type="dxa"/>
            <w:vAlign w:val="bottom"/>
          </w:tcPr>
          <w:p w:rsidR="008220A3" w:rsidRDefault="008220A3" w:rsidP="008220A3">
            <w:pPr>
              <w:pStyle w:val="Default"/>
              <w:rPr>
                <w:sz w:val="26"/>
                <w:szCs w:val="26"/>
              </w:rPr>
            </w:pPr>
            <w:r w:rsidRPr="008220A3">
              <w:rPr>
                <w:sz w:val="26"/>
                <w:szCs w:val="26"/>
              </w:rPr>
              <w:t xml:space="preserve">Е.С. Федосеева </w:t>
            </w:r>
          </w:p>
          <w:p w:rsidR="008220A3" w:rsidRPr="008220A3" w:rsidRDefault="008220A3" w:rsidP="008220A3">
            <w:pPr>
              <w:pStyle w:val="Default"/>
              <w:rPr>
                <w:sz w:val="26"/>
                <w:szCs w:val="26"/>
              </w:rPr>
            </w:pPr>
          </w:p>
          <w:p w:rsidR="008220A3" w:rsidRPr="008220A3" w:rsidRDefault="008220A3" w:rsidP="008220A3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:rsidR="008220A3" w:rsidRDefault="0013381C" w:rsidP="00993D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13381C" w:rsidRDefault="0013381C" w:rsidP="00993D1C">
            <w:pPr>
              <w:jc w:val="both"/>
              <w:rPr>
                <w:sz w:val="26"/>
                <w:szCs w:val="26"/>
              </w:rPr>
            </w:pPr>
          </w:p>
          <w:p w:rsidR="0013381C" w:rsidRPr="008220A3" w:rsidRDefault="0013381C" w:rsidP="00993D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07" w:type="dxa"/>
            <w:vAlign w:val="bottom"/>
          </w:tcPr>
          <w:p w:rsidR="008220A3" w:rsidRDefault="008220A3" w:rsidP="001338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0A3">
              <w:rPr>
                <w:rFonts w:ascii="Times New Roman" w:hAnsi="Times New Roman" w:cs="Times New Roman"/>
                <w:sz w:val="26"/>
                <w:szCs w:val="26"/>
              </w:rPr>
              <w:t>преподаватель высшей категории ГБПУ г. Москвы «Первый Моско</w:t>
            </w:r>
            <w:r w:rsidR="0013381C">
              <w:rPr>
                <w:rFonts w:ascii="Times New Roman" w:hAnsi="Times New Roman" w:cs="Times New Roman"/>
                <w:sz w:val="26"/>
                <w:szCs w:val="26"/>
              </w:rPr>
              <w:t>вский Образовательный Комплекс».</w:t>
            </w:r>
          </w:p>
          <w:p w:rsidR="0013381C" w:rsidRPr="008220A3" w:rsidRDefault="0013381C" w:rsidP="001338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52E97" w:rsidRPr="008220A3" w:rsidRDefault="00993D1C" w:rsidP="008220A3">
      <w:pPr>
        <w:ind w:hanging="4950"/>
        <w:jc w:val="both"/>
        <w:rPr>
          <w:sz w:val="26"/>
          <w:szCs w:val="26"/>
        </w:rPr>
      </w:pPr>
      <w:r w:rsidRPr="008220A3">
        <w:rPr>
          <w:sz w:val="26"/>
          <w:szCs w:val="26"/>
        </w:rPr>
        <w:t>Т.М. Голубева</w:t>
      </w:r>
      <w:r w:rsidRPr="008220A3">
        <w:rPr>
          <w:sz w:val="26"/>
          <w:szCs w:val="26"/>
        </w:rPr>
        <w:tab/>
      </w:r>
    </w:p>
    <w:p w:rsidR="00100DAF" w:rsidRPr="008220A3" w:rsidRDefault="00993D1C" w:rsidP="008220A3">
      <w:pPr>
        <w:ind w:firstLine="567"/>
        <w:jc w:val="both"/>
        <w:rPr>
          <w:sz w:val="26"/>
          <w:szCs w:val="26"/>
        </w:rPr>
      </w:pPr>
      <w:r w:rsidRPr="008220A3">
        <w:rPr>
          <w:sz w:val="26"/>
          <w:szCs w:val="26"/>
        </w:rPr>
        <w:t>Н</w:t>
      </w:r>
      <w:r w:rsidR="00EF1044" w:rsidRPr="008220A3">
        <w:rPr>
          <w:sz w:val="26"/>
          <w:szCs w:val="26"/>
        </w:rPr>
        <w:t>ачальник</w:t>
      </w:r>
      <w:r w:rsidR="00100DAF" w:rsidRPr="008220A3">
        <w:rPr>
          <w:sz w:val="26"/>
          <w:szCs w:val="26"/>
        </w:rPr>
        <w:t>и</w:t>
      </w:r>
      <w:r w:rsidR="00EF1044" w:rsidRPr="008220A3">
        <w:rPr>
          <w:sz w:val="26"/>
          <w:szCs w:val="26"/>
        </w:rPr>
        <w:t xml:space="preserve"> отдел</w:t>
      </w:r>
      <w:r w:rsidR="00100DAF" w:rsidRPr="008220A3">
        <w:rPr>
          <w:sz w:val="26"/>
          <w:szCs w:val="26"/>
        </w:rPr>
        <w:t>ов</w:t>
      </w:r>
      <w:r w:rsidR="00EF1044" w:rsidRPr="008220A3">
        <w:rPr>
          <w:sz w:val="26"/>
          <w:szCs w:val="26"/>
        </w:rPr>
        <w:t xml:space="preserve"> Инспекции Федеральной нало</w:t>
      </w:r>
      <w:r w:rsidR="008220A3">
        <w:rPr>
          <w:sz w:val="26"/>
          <w:szCs w:val="26"/>
        </w:rPr>
        <w:t>говой службы № 36 по г. Москве,</w:t>
      </w:r>
      <w:r w:rsidR="008220A3">
        <w:rPr>
          <w:sz w:val="26"/>
          <w:szCs w:val="26"/>
        </w:rPr>
        <w:br/>
      </w:r>
      <w:r w:rsidR="00EF1044" w:rsidRPr="008220A3">
        <w:rPr>
          <w:sz w:val="26"/>
          <w:szCs w:val="26"/>
        </w:rPr>
        <w:t>в котор</w:t>
      </w:r>
      <w:r w:rsidR="00100DAF" w:rsidRPr="008220A3">
        <w:rPr>
          <w:sz w:val="26"/>
          <w:szCs w:val="26"/>
        </w:rPr>
        <w:t>ых</w:t>
      </w:r>
      <w:r w:rsidR="00EF1044" w:rsidRPr="008220A3">
        <w:rPr>
          <w:sz w:val="26"/>
          <w:szCs w:val="26"/>
        </w:rPr>
        <w:t xml:space="preserve"> замещается вакантная должность по конкурсу.</w:t>
      </w:r>
    </w:p>
    <w:p w:rsidR="00EF1044" w:rsidRPr="008220A3" w:rsidRDefault="0013381C" w:rsidP="008220A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Три</w:t>
      </w:r>
      <w:r w:rsidR="008220A3" w:rsidRPr="008220A3">
        <w:rPr>
          <w:sz w:val="26"/>
          <w:szCs w:val="26"/>
        </w:rPr>
        <w:t xml:space="preserve">  независимых эксперта</w:t>
      </w:r>
      <w:r w:rsidR="00EF1044" w:rsidRPr="008220A3">
        <w:rPr>
          <w:sz w:val="26"/>
          <w:szCs w:val="26"/>
        </w:rPr>
        <w:t xml:space="preserve"> – представители научных и образовательных учреждений и других организаций, приглашаемых руководителем Инспекции Федеральной нал</w:t>
      </w:r>
      <w:r w:rsidR="00993D1C" w:rsidRPr="008220A3">
        <w:rPr>
          <w:sz w:val="26"/>
          <w:szCs w:val="26"/>
        </w:rPr>
        <w:t>оговой службы № 36 по г. Москве.</w:t>
      </w:r>
    </w:p>
    <w:p w:rsidR="00A07555" w:rsidRDefault="00A07555" w:rsidP="00993D1C">
      <w:pPr>
        <w:rPr>
          <w:sz w:val="28"/>
          <w:szCs w:val="28"/>
        </w:rPr>
      </w:pPr>
    </w:p>
    <w:p w:rsidR="008220A3" w:rsidRDefault="008220A3" w:rsidP="00993D1C">
      <w:pPr>
        <w:rPr>
          <w:sz w:val="28"/>
          <w:szCs w:val="28"/>
        </w:rPr>
      </w:pPr>
    </w:p>
    <w:p w:rsidR="00A07555" w:rsidRPr="008220A3" w:rsidRDefault="00D1532C" w:rsidP="00993D1C">
      <w:pPr>
        <w:rPr>
          <w:sz w:val="26"/>
          <w:szCs w:val="26"/>
        </w:rPr>
      </w:pPr>
      <w:r w:rsidRPr="008220A3">
        <w:rPr>
          <w:sz w:val="26"/>
          <w:szCs w:val="26"/>
        </w:rPr>
        <w:t>И.о. н</w:t>
      </w:r>
      <w:r w:rsidR="00A07555" w:rsidRPr="008220A3">
        <w:rPr>
          <w:sz w:val="26"/>
          <w:szCs w:val="26"/>
        </w:rPr>
        <w:t>ачальник</w:t>
      </w:r>
      <w:r w:rsidRPr="008220A3">
        <w:rPr>
          <w:sz w:val="26"/>
          <w:szCs w:val="26"/>
        </w:rPr>
        <w:t>а</w:t>
      </w:r>
      <w:r w:rsidR="00A07555" w:rsidRPr="008220A3">
        <w:rPr>
          <w:sz w:val="26"/>
          <w:szCs w:val="26"/>
        </w:rPr>
        <w:t xml:space="preserve"> отдела кадров</w:t>
      </w:r>
      <w:r w:rsidR="00A07555" w:rsidRPr="008220A3">
        <w:rPr>
          <w:sz w:val="26"/>
          <w:szCs w:val="26"/>
        </w:rPr>
        <w:tab/>
      </w:r>
      <w:r w:rsidR="00A07555" w:rsidRPr="008220A3">
        <w:rPr>
          <w:sz w:val="26"/>
          <w:szCs w:val="26"/>
        </w:rPr>
        <w:tab/>
      </w:r>
      <w:r w:rsidR="00A07555" w:rsidRPr="008220A3">
        <w:rPr>
          <w:sz w:val="26"/>
          <w:szCs w:val="26"/>
        </w:rPr>
        <w:tab/>
      </w:r>
      <w:r w:rsidR="00A07555" w:rsidRPr="008220A3">
        <w:rPr>
          <w:sz w:val="26"/>
          <w:szCs w:val="26"/>
        </w:rPr>
        <w:tab/>
        <w:t xml:space="preserve">   </w:t>
      </w:r>
      <w:r w:rsidR="008220A3">
        <w:rPr>
          <w:sz w:val="26"/>
          <w:szCs w:val="26"/>
        </w:rPr>
        <w:t xml:space="preserve">                     </w:t>
      </w:r>
      <w:r w:rsidR="00A07555" w:rsidRPr="008220A3">
        <w:rPr>
          <w:sz w:val="26"/>
          <w:szCs w:val="26"/>
        </w:rPr>
        <w:tab/>
      </w:r>
      <w:r w:rsidR="00A07555" w:rsidRPr="008220A3">
        <w:rPr>
          <w:sz w:val="26"/>
          <w:szCs w:val="26"/>
        </w:rPr>
        <w:tab/>
      </w:r>
      <w:r w:rsidRPr="008220A3">
        <w:rPr>
          <w:sz w:val="26"/>
          <w:szCs w:val="26"/>
        </w:rPr>
        <w:t>Н.А. Селезнева</w:t>
      </w:r>
    </w:p>
    <w:sectPr w:rsidR="00A07555" w:rsidRPr="008220A3" w:rsidSect="008220A3">
      <w:pgSz w:w="11906" w:h="16838" w:code="9"/>
      <w:pgMar w:top="426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4E3" w:rsidRDefault="003B24E3" w:rsidP="00EF1044">
      <w:r>
        <w:separator/>
      </w:r>
    </w:p>
  </w:endnote>
  <w:endnote w:type="continuationSeparator" w:id="0">
    <w:p w:rsidR="003B24E3" w:rsidRDefault="003B24E3" w:rsidP="00EF1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4E3" w:rsidRDefault="003B24E3" w:rsidP="00EF1044">
      <w:r>
        <w:separator/>
      </w:r>
    </w:p>
  </w:footnote>
  <w:footnote w:type="continuationSeparator" w:id="0">
    <w:p w:rsidR="003B24E3" w:rsidRDefault="003B24E3" w:rsidP="00EF10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044"/>
    <w:rsid w:val="00100DAF"/>
    <w:rsid w:val="0013381C"/>
    <w:rsid w:val="001747E2"/>
    <w:rsid w:val="00182323"/>
    <w:rsid w:val="00221232"/>
    <w:rsid w:val="002A0DBF"/>
    <w:rsid w:val="00316699"/>
    <w:rsid w:val="003279A1"/>
    <w:rsid w:val="00352E97"/>
    <w:rsid w:val="003B24E3"/>
    <w:rsid w:val="005E0D2B"/>
    <w:rsid w:val="006B7A9E"/>
    <w:rsid w:val="00757978"/>
    <w:rsid w:val="008220A3"/>
    <w:rsid w:val="00921404"/>
    <w:rsid w:val="00993D1C"/>
    <w:rsid w:val="009F7133"/>
    <w:rsid w:val="00A07555"/>
    <w:rsid w:val="00AE0671"/>
    <w:rsid w:val="00B310BC"/>
    <w:rsid w:val="00BE69D9"/>
    <w:rsid w:val="00CC0914"/>
    <w:rsid w:val="00D1532C"/>
    <w:rsid w:val="00D61C73"/>
    <w:rsid w:val="00DF02F1"/>
    <w:rsid w:val="00E03B47"/>
    <w:rsid w:val="00E577ED"/>
    <w:rsid w:val="00EF1044"/>
    <w:rsid w:val="00F56AA4"/>
    <w:rsid w:val="00FC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A9C3FAE-BA1F-4C62-8228-FCBD88D7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EF10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F1044"/>
    <w:rPr>
      <w:sz w:val="24"/>
      <w:szCs w:val="24"/>
    </w:rPr>
  </w:style>
  <w:style w:type="paragraph" w:styleId="a8">
    <w:name w:val="footer"/>
    <w:basedOn w:val="a"/>
    <w:link w:val="a9"/>
    <w:rsid w:val="00EF10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F1044"/>
    <w:rPr>
      <w:sz w:val="24"/>
      <w:szCs w:val="24"/>
    </w:rPr>
  </w:style>
  <w:style w:type="paragraph" w:customStyle="1" w:styleId="ConsPlusNormal">
    <w:name w:val="ConsPlusNormal"/>
    <w:rsid w:val="008220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8220A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ATT\ATTESTAT_SOST_KO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ATTESTAT_SOST_KOM.DOT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Багреева Людмила Васильевна</dc:creator>
  <cp:keywords/>
  <dc:description/>
  <cp:lastModifiedBy>Селезнева Наталья Андреевна</cp:lastModifiedBy>
  <cp:revision>3</cp:revision>
  <cp:lastPrinted>2020-10-14T14:01:00Z</cp:lastPrinted>
  <dcterms:created xsi:type="dcterms:W3CDTF">2022-05-30T14:18:00Z</dcterms:created>
  <dcterms:modified xsi:type="dcterms:W3CDTF">2022-05-31T12:27:00Z</dcterms:modified>
</cp:coreProperties>
</file>